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413C1BE9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328A063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8778B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EC7C4E" w:rsidP="00EC7C4E" w:rsidRDefault="00EC7C4E" w14:paraId="091A1C68" w14:textId="77777777">
      <w:pPr>
        <w:jc w:val="center"/>
        <w:rPr>
          <w:rFonts w:cs="Arial"/>
          <w:b/>
        </w:rPr>
      </w:pPr>
      <w:r w:rsidRPr="00EC7C4E">
        <w:rPr>
          <w:rFonts w:cs="Arial"/>
          <w:b/>
        </w:rPr>
        <w:t>FALANGA ISTRA d.o.o., OIB: 67391319176, MBS: 130050727,</w:t>
      </w:r>
    </w:p>
    <w:p w:rsidR="00EC7C4E" w:rsidP="00EC7C4E" w:rsidRDefault="00EC7C4E" w14:paraId="61671AE7" w14:textId="47F49CD2">
      <w:pPr>
        <w:jc w:val="center"/>
        <w:rPr>
          <w:rFonts w:cs="Arial"/>
          <w:b/>
        </w:rPr>
      </w:pPr>
      <w:r w:rsidRPr="00EC7C4E">
        <w:rPr>
          <w:rFonts w:cs="Arial"/>
          <w:b/>
        </w:rPr>
        <w:t xml:space="preserve"> Umag, VALICA,</w:t>
      </w:r>
      <w:r>
        <w:rPr>
          <w:rFonts w:cs="Arial"/>
          <w:b/>
        </w:rPr>
        <w:t xml:space="preserve"> </w:t>
      </w:r>
      <w:r w:rsidRPr="00EC7C4E">
        <w:rPr>
          <w:rFonts w:cs="Arial"/>
          <w:b/>
        </w:rPr>
        <w:t>SOŠI 49 C,</w:t>
      </w:r>
    </w:p>
    <w:p w:rsidRPr="00BE62FB" w:rsidR="004F3811" w:rsidP="00EC7C4E" w:rsidRDefault="004F3811" w14:paraId="6402539C" w14:textId="79FC5C1F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ED3233" w:rsidRDefault="004F3811" w14:paraId="1B88A1A9" w14:textId="3E984716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ED3233" w:rsidRDefault="004F3811" w14:paraId="37D870F7" w14:textId="0EF8BB4A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EC7C4E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09202C20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C7C4E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8778B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2159701D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C7C4E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EC7C4E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8778B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EC7C4E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EC7C4E">
        <w:rPr>
          <w:rFonts w:cs="Arial"/>
        </w:rPr>
        <w:t>srpnja</w:t>
      </w:r>
      <w:r w:rsidR="00E8778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E8778B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C7C4E">
        <w:rPr>
          <w:rFonts w:cs="Arial"/>
        </w:rPr>
        <w:t>7.441,35</w:t>
      </w:r>
      <w:r w:rsidR="00EC24E8">
        <w:rPr>
          <w:rFonts w:cs="Arial"/>
        </w:rPr>
        <w:t xml:space="preserve"> EUR. Na današnji dan blokada iznosi </w:t>
      </w:r>
      <w:r w:rsidRPr="0077751C" w:rsidR="00EC7C4E">
        <w:rPr>
          <w:rFonts w:cs="Arial"/>
          <w:color w:val="000000" w:themeColor="text1"/>
        </w:rPr>
        <w:t>7.</w:t>
      </w:r>
      <w:r w:rsidRPr="0077751C" w:rsidR="0077751C">
        <w:rPr>
          <w:rFonts w:cs="Arial"/>
          <w:color w:val="000000" w:themeColor="text1"/>
        </w:rPr>
        <w:t>485,56</w:t>
      </w:r>
      <w:r w:rsidRPr="0077751C" w:rsidR="00EC7C4E">
        <w:rPr>
          <w:rFonts w:cs="Arial"/>
          <w:color w:val="000000" w:themeColor="text1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="00ED3233" w:rsidP="001A18A5" w:rsidRDefault="001A18A5" w14:paraId="40FD1F60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ED3233">
        <w:rPr>
          <w:rFonts w:cs="Arial"/>
        </w:rPr>
        <w:t xml:space="preserve">utvrđeno je da se dužnik vodi kao vlasnik vozila prema podacima MUP-A na listu 8-10 spisa. Iz GFI za 2025. proizlazi da dužnik ima dugotrajne imovine vrijednosti 185.734,00 EUR te kratkotrajne vrijednosti 373.902,00 EUR. </w:t>
      </w:r>
    </w:p>
    <w:p w:rsidRPr="00BE62FB" w:rsidR="004F3811" w:rsidP="004F3811" w:rsidRDefault="004F3811" w14:paraId="40090ED1" w14:textId="6C2937B2">
      <w:pPr>
        <w:ind w:right="-288"/>
        <w:jc w:val="both"/>
        <w:rPr>
          <w:rFonts w:cs="Arial"/>
        </w:rPr>
      </w:pPr>
    </w:p>
    <w:p w:rsidRPr="00BE62FB" w:rsidR="004F3811" w:rsidP="00ED3233" w:rsidRDefault="004F3811" w14:paraId="7351539E" w14:textId="044AA493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ED3233" w14:paraId="03B4A3A0" w14:textId="0D179800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Dužniku će se imenovati privremeni stečajni upravitelj. </w:t>
      </w: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3D13F89D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EC7C4E">
        <w:rPr>
          <w:rFonts w:cs="Arial"/>
        </w:rPr>
        <w:t>09:05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72EBECDB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ED3233" w:rsidRDefault="004F3811" w14:paraId="67970919" w14:textId="083AC9DC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</w:t>
      </w:r>
      <w:r w:rsidR="00ED3233">
        <w:rPr>
          <w:rFonts w:cs="Arial"/>
        </w:rPr>
        <w:t>rka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EC7C4E" w:rsidP="00EC7C4E" w:rsidRDefault="00E8778B" w14:paraId="0F6B3D2A" w14:textId="7777777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EC7C4E">
      <w:rPr>
        <w:rFonts w:ascii="Arial" w:hAnsi="Arial" w:cs="Arial"/>
      </w:rPr>
      <w:t>St-259/2026-12</w:t>
    </w:r>
  </w:p>
  <w:p w:rsidRPr="00E8778B" w:rsidR="004D73AE" w:rsidP="00E8778B" w:rsidRDefault="004D73AE" w14:paraId="64CAD053" w14:textId="201625CA">
    <w:pPr>
      <w:pStyle w:val="Zaglavlje"/>
      <w:jc w:val="center"/>
      <w:rPr>
        <w:rFonts w:ascii="Arial" w:hAnsi="Arial" w:cs="Arial"/>
      </w:rPr>
    </w:pP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E8778B" w14:paraId="5B8503D0" w14:textId="5C2F9F9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EC7C4E">
      <w:rPr>
        <w:rFonts w:ascii="Arial" w:hAnsi="Arial" w:cs="Arial"/>
      </w:rPr>
      <w:t>259/2026-12</w:t>
    </w:r>
  </w:p>
  <w:p w:rsidR="00CF7611" w:rsidRDefault="00CF7611" w14:paraId="18F01F6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E6670"/>
    <w:rsid w:val="00106976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74211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A34D8"/>
    <w:rsid w:val="004D73AE"/>
    <w:rsid w:val="004F3811"/>
    <w:rsid w:val="00576B3E"/>
    <w:rsid w:val="005A3F55"/>
    <w:rsid w:val="005D6AA7"/>
    <w:rsid w:val="005E6949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77751C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5B48"/>
    <w:rsid w:val="00AE7D77"/>
    <w:rsid w:val="00B12902"/>
    <w:rsid w:val="00B200C4"/>
    <w:rsid w:val="00B46C27"/>
    <w:rsid w:val="00BE3960"/>
    <w:rsid w:val="00BE62FB"/>
    <w:rsid w:val="00BF35F9"/>
    <w:rsid w:val="00C14820"/>
    <w:rsid w:val="00C22467"/>
    <w:rsid w:val="00C2367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1606A"/>
    <w:rsid w:val="00E3781E"/>
    <w:rsid w:val="00E51C1E"/>
    <w:rsid w:val="00E8778B"/>
    <w:rsid w:val="00EC24E8"/>
    <w:rsid w:val="00EC7C4E"/>
    <w:rsid w:val="00ED323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F35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35F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35F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35F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35F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kolovoza 2026.</izvorni_sadrzaj>
    <derivirana_varijabla naziv="DomainObject.StvarniPocetakDatum_1">20. kolovoza 2026.</derivirana_varijabla>
  </DomainObject.StvarniPocetakDatum>
  <DomainObject.StvarniZavrsetakDatum>
    <izvorni_sadrzaj>20. kolovoza 2026.</izvorni_sadrzaj>
    <derivirana_varijabla naziv="DomainObject.StvarniZavrsetakDatum_1">20. kolovoza 2026.</derivirana_varijabla>
  </DomainObject.StvarniZavrsetakDatum>
  <DomainObject.PlaniraniZavrsetakDatum>
    <izvorni_sadrzaj>20. kolovoza 2026.</izvorni_sadrzaj>
    <derivirana_varijabla naziv="DomainObject.PlaniraniZavrsetakDatum_1">20. kolovoza 2026.</derivirana_varijabla>
  </DomainObject.PlaniraniZavrsetakDatum>
  <DomainObject.PlaniraniPocetakDatum>
    <izvorni_sadrzaj>20. kolovoza 2026.</izvorni_sadrzaj>
    <derivirana_varijabla naziv="DomainObject.PlaniraniPocetakDatum_1">20. kolovoza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kolovoza 2026.</izvorni_sadrzaj>
    <derivirana_varijabla naziv="DomainObject.Zapisnik.DatumKreiranja_1">20. kolovoza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St-259/2026-12</izvorni_sadrzaj>
    <derivirana_varijabla naziv="DomainObject.Zapisnik.Oznaka_1">St-259/2026-12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srpnja 2026.</izvorni_sadrzaj>
    <derivirana_varijabla naziv="DomainObject.Predmet.DatumIzradeOptuznogAkta_1">8. srpnja 2026.</derivirana_varijabla>
  </DomainObject.Predmet.DatumIzradeOptuznogAkta>
  <DomainObject.Predmet.DatumIzradeOptuznogAktaFormated>
    <izvorni_sadrzaj>8.7.2026.</izvorni_sadrzaj>
    <derivirana_varijabla naziv="DomainObject.Predmet.DatumIzradeOptuznogAktaFormated_1">8.7.2026.</derivirana_varijabla>
  </DomainObject.Predmet.DatumIzradeOptuznogAktaFormated>
  <DomainObject.Predmet.DatumOsnivanja>
    <izvorni_sadrzaj>10. srpnja 2026.</izvorni_sadrzaj>
    <derivirana_varijabla naziv="DomainObject.Predmet.DatumOsnivanja_1">10.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srpnja 2026.</izvorni_sadrzaj>
    <derivirana_varijabla naziv="DomainObject.Predmet.DatumPrimitkaOptuznogAkta_1">9.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St-259/2026</izvorni_sadrzaj>
    <derivirana_varijabla naziv="DomainObject.Predmet.OznakaBroj_1">St-259/2026</derivirana_varijabla>
  </DomainObject.Predmet.OznakaBroj>
  <DomainObject.Predmet.OznakaBrojOptuznogAkta>
    <izvorni_sadrzaj>04-06-26-2639</izvorni_sadrzaj>
    <derivirana_varijabla naziv="DomainObject.Predmet.OznakaBrojOptuznogAkta_1">04-06-26-2639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FALANGA ISTRA d.o.o. UMAG zastupanog po punomoćniku Mladen Skorić</izvorni_sadrzaj>
    <derivirana_varijabla naziv="DomainObject.Predmet.ProtustrankaFormated_1">  FALANGA ISTRA d.o.o. UMAG zastupanog po punomoćniku Mladen Skorić</derivirana_varijabla>
  </DomainObject.Predmet.ProtustrankaFormated>
  <DomainObject.Predmet.ProtustrankaFormatedOIB>
    <izvorni_sadrzaj>  FALANGA ISTRA d.o.o. UMAG, OIB 67391319176 zastupanog po punomoćniku Mladen Skorić</izvorni_sadrzaj>
    <derivirana_varijabla naziv="DomainObject.Predmet.ProtustrankaFormatedOIB_1">  FALANGA ISTRA d.o.o. UMAG, OIB 67391319176 zastupanog po punomoćniku Mladen Skorić</derivirana_varijabla>
  </DomainObject.Predmet.ProtustrankaFormatedOIB>
  <DomainObject.Predmet.ProtustrankaFormatedWithAdress>
    <izvorni_sadrzaj> FALANGA ISTRA d.o.o. UMAG, VALICA, SOŠI 49 C, 52470 Umag zastupanog po punomoćniku Mladen Skorić</izvorni_sadrzaj>
    <derivirana_varijabla naziv="DomainObject.Predmet.ProtustrankaFormatedWithAdress_1"> FALANGA ISTRA d.o.o. UMAG, VALICA, SOŠI 49 C, 52470 Umag zastupanog po punomoćniku Mladen Skorić</derivirana_varijabla>
  </DomainObject.Predmet.ProtustrankaFormatedWithAdress>
  <DomainObject.Predmet.ProtustrankaFormatedWithAdressOIB>
    <izvorni_sadrzaj> FALANGA ISTRA d.o.o. UMAG, OIB 67391319176, VALICA, SOŠI 49 C, 52470 Umag zastupanog po punomoćniku Mladen Skorić</izvorni_sadrzaj>
    <derivirana_varijabla naziv="DomainObject.Predmet.ProtustrankaFormatedWithAdressOIB_1"> FALANGA ISTRA d.o.o. UMAG, OIB 67391319176, VALICA, SOŠI 49 C, 52470 Umag zastupanog po punomoćniku Mladen Skorić</derivirana_varijabla>
  </DomainObject.Predmet.ProtustrankaFormatedWithAdressOIB>
  <DomainObject.Predmet.ProtustrankaWithAdress>
    <izvorni_sadrzaj>FALANGA ISTRA d.o.o. UMAG VALICA, SOŠI 49 C, 52470 Umag</izvorni_sadrzaj>
    <derivirana_varijabla naziv="DomainObject.Predmet.ProtustrankaWithAdress_1">FALANGA ISTRA d.o.o. UMAG VALICA, SOŠI 49 C, 52470 Umag</derivirana_varijabla>
  </DomainObject.Predmet.ProtustrankaWithAdress>
  <DomainObject.Predmet.ProtustrankaWithAdressOIB>
    <izvorni_sadrzaj>FALANGA ISTRA d.o.o. UMAG, OIB 67391319176, VALICA, SOŠI 49 C, 52470 Umag</izvorni_sadrzaj>
    <derivirana_varijabla naziv="DomainObject.Predmet.ProtustrankaWithAdressOIB_1">FALANGA ISTRA d.o.o. UMAG, OIB 67391319176, VALICA, SOŠI 49 C, 52470 Umag</derivirana_varijabla>
  </DomainObject.Predmet.ProtustrankaWithAdressOIB>
  <DomainObject.Predmet.ProtustrankaNazivFormated>
    <izvorni_sadrzaj>FALANGA ISTRA d.o.o. UMAG</izvorni_sadrzaj>
    <derivirana_varijabla naziv="DomainObject.Predmet.ProtustrankaNazivFormated_1">FALANGA ISTRA d.o.o. UMAG</derivirana_varijabla>
  </DomainObject.Predmet.ProtustrankaNazivFormated>
  <DomainObject.Predmet.ProtustrankaNazivFormatedOIB>
    <izvorni_sadrzaj>FALANGA ISTRA d.o.o. UMAG, OIB 67391319176</izvorni_sadrzaj>
    <derivirana_varijabla naziv="DomainObject.Predmet.ProtustrankaNazivFormatedOIB_1">FALANGA ISTRA d.o.o. UMAG, OIB 67391319176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7441.35</izvorni_sadrzaj>
    <derivirana_varijabla naziv="DomainObject.Predmet.TrenutnaVrijednost_1">7441.35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FALANGA ISTRA d.o.o. UMAG zastupanog po punomoćniku Mladen Skorić</item>
    </izvorni_sadrzaj>
    <derivirana_varijabla naziv="DomainObject.Predmet.ProtuStrankaListFormated_1">
      <item>FALANGA ISTRA d.o.o. UMAG zastupanog po punomoćniku Mladen Skorić</item>
    </derivirana_varijabla>
  </DomainObject.Predmet.ProtuStrankaListFormated>
  <DomainObject.Predmet.ProtuStrankaListFormatedOIB>
    <izvorni_sadrzaj>
      <item>FALANGA ISTRA d.o.o. UMAG, OIB 67391319176 zastupanog po punomoćniku Mladen Skorić</item>
    </izvorni_sadrzaj>
    <derivirana_varijabla naziv="DomainObject.Predmet.ProtuStrankaListFormatedOIB_1">
      <item>FALANGA ISTRA d.o.o. UMAG, OIB 67391319176 zastupanog po punomoćniku Mladen Skorić</item>
    </derivirana_varijabla>
  </DomainObject.Predmet.ProtuStrankaListFormatedOIB>
  <DomainObject.Predmet.ProtuStrankaListFormatedWithAdress>
    <izvorni_sadrzaj>
      <item>FALANGA ISTRA d.o.o. UMAG, VALICA, SOŠI 49 C, 52470 Umag zastupanog po punomoćniku Mladen Skorić</item>
    </izvorni_sadrzaj>
    <derivirana_varijabla naziv="DomainObject.Predmet.ProtuStrankaListFormatedWithAdress_1">
      <item>FALANGA ISTRA d.o.o. UMAG, VALICA, SOŠI 49 C, 52470 Umag zastupanog po punomoćniku Mladen Skorić</item>
    </derivirana_varijabla>
  </DomainObject.Predmet.ProtuStrankaListFormatedWithAdress>
  <DomainObject.Predmet.ProtuStrankaListFormatedWithAdressOIB>
    <izvorni_sadrzaj>
      <item>FALANGA ISTRA d.o.o. UMAG, OIB 67391319176, VALICA, SOŠI 49 C, 52470 Umag zastupanog po punomoćniku Mladen Skorić</item>
    </izvorni_sadrzaj>
    <derivirana_varijabla naziv="DomainObject.Predmet.ProtuStrankaListFormatedWithAdressOIB_1">
      <item>FALANGA ISTRA d.o.o. UMAG, OIB 67391319176, VALICA, SOŠI 49 C, 52470 Umag zastupanog po punomoćniku Mladen Skorić</item>
    </derivirana_varijabla>
  </DomainObject.Predmet.ProtuStrankaListFormatedWithAdressOIB>
  <DomainObject.Predmet.ProtuStrankaListNazivFormated>
    <izvorni_sadrzaj>
      <item>FALANGA ISTRA d.o.o. UMAG</item>
    </izvorni_sadrzaj>
    <derivirana_varijabla naziv="DomainObject.Predmet.ProtuStrankaListNazivFormated_1">
      <item>FALANGA ISTRA d.o.o. UMAG</item>
    </derivirana_varijabla>
  </DomainObject.Predmet.ProtuStrankaListNazivFormated>
  <DomainObject.Predmet.ProtuStrankaListNazivFormatedOIB>
    <izvorni_sadrzaj>
      <item>FALANGA ISTRA d.o.o. UMAG, OIB 67391319176</item>
    </izvorni_sadrzaj>
    <derivirana_varijabla naziv="DomainObject.Predmet.ProtuStrankaListNazivFormatedOIB_1">
      <item>FALANGA ISTRA d.o.o. UMAG, OIB 67391319176</item>
    </derivirana_varijabla>
  </DomainObject.Predmet.ProtuStrankaListNazivFormatedOIB>
  <DomainObject.Predmet.OstaliListFormated>
    <izvorni_sadrzaj>
      <item>Mladen Skorić punomoćnik sudionika u postupku FALANGA ISTRA d.o.o. UMAG</item>
    </izvorni_sadrzaj>
    <derivirana_varijabla naziv="DomainObject.Predmet.OstaliListFormated_1">
      <item>Mladen Skorić punomoćnik sudionika u postupku FALANGA ISTRA d.o.o. UMAG</item>
    </derivirana_varijabla>
  </DomainObject.Predmet.OstaliListFormated>
  <DomainObject.Predmet.OstaliListFormatedOIB>
    <izvorni_sadrzaj>
      <item>Mladen Skorić, OIB 92877105292 punomoćnik sudionika u postupku FALANGA ISTRA d.o.o. UMAG</item>
    </izvorni_sadrzaj>
    <derivirana_varijabla naziv="DomainObject.Predmet.OstaliListFormatedOIB_1">
      <item>Mladen Skorić, OIB 92877105292 punomoćnik sudionika u postupku FALANGA ISTRA d.o.o. UMAG</item>
    </derivirana_varijabla>
  </DomainObject.Predmet.OstaliListFormatedOIB>
  <DomainObject.Predmet.OstaliListFormatedWithAdress>
    <izvorni_sadrzaj>
      <item>Mladen Skorić, Soši 49 C, 52470 Valica punomoćnik sudionika u postupku FALANGA ISTRA d.o.o. UMAG</item>
    </izvorni_sadrzaj>
    <derivirana_varijabla naziv="DomainObject.Predmet.OstaliListFormatedWithAdress_1">
      <item>Mladen Skorić, Soši 49 C, 52470 Valica punomoćnik sudionika u postupku FALANGA ISTRA d.o.o. UMAG</item>
    </derivirana_varijabla>
  </DomainObject.Predmet.OstaliListFormatedWithAdress>
  <DomainObject.Predmet.OstaliListFormatedWithAdressOIB>
    <izvorni_sadrzaj>
      <item>Mladen Skorić, OIB 92877105292, Soši 49 C, 52470 Valica punomoćnik sudionika u postupku FALANGA ISTRA d.o.o. UMAG</item>
    </izvorni_sadrzaj>
    <derivirana_varijabla naziv="DomainObject.Predmet.OstaliListFormatedWithAdressOIB_1">
      <item>Mladen Skorić, OIB 92877105292, Soši 49 C, 52470 Valica punomoćnik sudionika u postupku FALANGA ISTRA d.o.o. UMAG</item>
    </derivirana_varijabla>
  </DomainObject.Predmet.OstaliListFormatedWithAdressOIB>
  <DomainObject.Predmet.OstaliListNazivFormated>
    <izvorni_sadrzaj>
      <item>Mladen Skorić</item>
    </izvorni_sadrzaj>
    <derivirana_varijabla naziv="DomainObject.Predmet.OstaliListNazivFormated_1">
      <item>Mladen Skorić</item>
    </derivirana_varijabla>
  </DomainObject.Predmet.OstaliListNazivFormated>
  <DomainObject.Predmet.OstaliListNazivFormatedOIB>
    <izvorni_sadrzaj>
      <item>Mladen Skorić, OIB 92877105292</item>
    </izvorni_sadrzaj>
    <derivirana_varijabla naziv="DomainObject.Predmet.OstaliListNazivFormatedOIB_1">
      <item>Mladen Skorić, OIB 92877105292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2026.</izvorni_sadrzaj>
    <derivirana_varijabla naziv="DomainObject.Datum_1">20. kolovoza 2026.</derivirana_varijabla>
  </DomainObject.Datum>
  <DomainObject.PoslovniBrojDokumenta>
    <izvorni_sadrzaj>St-259/2026-12</izvorni_sadrzaj>
    <derivirana_varijabla naziv="DomainObject.PoslovniBrojDokumenta_1">St-259/2026-12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FALANGA ISTRA d.o.o. UMAG</izvorni_sadrzaj>
    <derivirana_varijabla naziv="DomainObject.Predmet.ProtustrankaIDrugi_1">FALANGA ISTRA d.o.o. UMAG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FALANGA ISTRA d.o.o. UMAG, OIB 67391319176, VALICA, SOŠI 49 C, 52470 Umag</izvorni_sadrzaj>
    <derivirana_varijabla naziv="DomainObject.Predmet.ProtustrankaIDrugiAdressOIB_1">FALANGA ISTRA d.o.o. UMAG, OIB 67391319176, VALICA, SOŠI 49 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FALANGA ISTRA d.o.o. UMAG</item>
      <item>Financijska agencija (FINA)</item>
      <item>Mladen Skorić</item>
    </izvorni_sadrzaj>
    <derivirana_varijabla naziv="DomainObject.Predmet.SudioniciListNaziv_1">
      <item>FALANGA ISTRA d.o.o. UMAG</item>
      <item>Financijska agencija (FINA)</item>
      <item>Mladen Skorić</item>
    </derivirana_varijabla>
  </DomainObject.Predmet.SudioniciListNaziv>
  <DomainObject.Predmet.SudioniciListAdressOIB>
    <izvorni_sadrzaj>
      <item>FALANGA ISTRA d.o.o. UMAG, OIB 67391319176, VALICA, SOŠI 49 C,52470 Umag</item>
      <item>Financijska agencija (FINA), OIB 85821130368, Ulica grada Vukovara 70,10000 Zagreb</item>
      <item>Mladen Skorić, OIB 92877105292, Soši 49 C,52470 Valica</item>
    </izvorni_sadrzaj>
    <derivirana_varijabla naziv="DomainObject.Predmet.SudioniciListAdressOIB_1">
      <item>FALANGA ISTRA d.o.o. UMAG, OIB 67391319176, VALICA, SOŠI 49 C,52470 Umag</item>
      <item>Financijska agencija (FINA), OIB 85821130368, Ulica grada Vukovara 70,10000 Zagreb</item>
      <item>Mladen Skorić, OIB 92877105292, Soši 49 C,52470 Valica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67391319176</item>
      <item>, OIB 85821130368</item>
      <item>, OIB 92877105292</item>
    </izvorni_sadrzaj>
    <derivirana_varijabla naziv="DomainObject.Predmet.SudioniciListNazivOIB_1">
      <item>, OIB 67391319176</item>
      <item>, OIB 85821130368</item>
      <item>, OIB 92877105292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Miroslava Krleže 4, 47000 Karlovac</item>
    </izvorni_sadrzaj>
    <derivirana_varijabla naziv="DomainObject.Predmet.StecajniUpraviteljiListAddressOIB_1">
      <item>DOMAGOJ POLJAK, OIB 77663651000, Miroslava Krleže 4,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2026.</izvorni_sadrzaj>
    <derivirana_varijabla naziv="DomainObject.Predmet.DatumPocetkaProcesa_1">9.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265</properties:Words>
  <properties:Characters>1467</properties:Characters>
  <properties:Lines>50</properties:Lines>
  <properties:Paragraphs>24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1793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2026-08-19T10:22:00Z</dcterms:created>
  <dc:creator>epincin</dc:creator>
  <cp:lastModifiedBy>Sanja Prodan</cp:lastModifiedBy>
  <cp:lastPrinted>2015-12-17T09:17:00Z</cp:lastPrinted>
  <dcterms:modified xmlns:xsi="http://www.w3.org/2001/XMLSchema-instance" xsi:type="dcterms:W3CDTF">2026-08-20T07:27:00Z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St-259/2026-12 / Zapisnik - Ročište radi rasprave o uvjetima za otvaranje steč. post. (St-259-2026-12 falanga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